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ED9FE" w14:textId="77777777" w:rsidR="00052B4D" w:rsidRDefault="00052B4D" w:rsidP="00052B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WARDE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1C5DB2D4" w14:textId="77777777" w:rsidR="00052B4D" w:rsidRDefault="00052B4D" w:rsidP="00052B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51A2226A" w14:textId="77777777" w:rsidR="00052B4D" w:rsidRDefault="00052B4D" w:rsidP="00052B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0F2D93" w14:textId="77777777" w:rsidR="00052B4D" w:rsidRDefault="00052B4D" w:rsidP="00052B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543DE9" w14:textId="77777777" w:rsidR="00052B4D" w:rsidRDefault="00052B4D" w:rsidP="00052B4D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6BD807DB" w14:textId="77777777" w:rsidR="00052B4D" w:rsidRDefault="00052B4D" w:rsidP="00052B4D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59B25232" w14:textId="77777777" w:rsidR="00052B4D" w:rsidRDefault="00052B4D" w:rsidP="00052B4D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290828E6" w14:textId="77777777" w:rsidR="00052B4D" w:rsidRDefault="00052B4D" w:rsidP="00052B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15C623" w14:textId="77777777" w:rsidR="00052B4D" w:rsidRDefault="00052B4D" w:rsidP="00052B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5F0A9A" w14:textId="77777777" w:rsidR="00052B4D" w:rsidRDefault="00052B4D" w:rsidP="00052B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March 2022</w:t>
      </w:r>
    </w:p>
    <w:p w14:paraId="277C9E6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F69B4" w14:textId="77777777" w:rsidR="00052B4D" w:rsidRDefault="00052B4D" w:rsidP="009139A6">
      <w:r>
        <w:separator/>
      </w:r>
    </w:p>
  </w:endnote>
  <w:endnote w:type="continuationSeparator" w:id="0">
    <w:p w14:paraId="1C198D35" w14:textId="77777777" w:rsidR="00052B4D" w:rsidRDefault="00052B4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B687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A338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7847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58884" w14:textId="77777777" w:rsidR="00052B4D" w:rsidRDefault="00052B4D" w:rsidP="009139A6">
      <w:r>
        <w:separator/>
      </w:r>
    </w:p>
  </w:footnote>
  <w:footnote w:type="continuationSeparator" w:id="0">
    <w:p w14:paraId="1A09084D" w14:textId="77777777" w:rsidR="00052B4D" w:rsidRDefault="00052B4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8579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DF88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5A79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B4D"/>
    <w:rsid w:val="00052B4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5B398A"/>
  <w15:chartTrackingRefBased/>
  <w15:docId w15:val="{A291C1FA-5DCB-41E4-AFE1-D3B4B31CA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2022-03-27T20:06:00Z</dcterms:created>
  <dcterms:modified xsi:type="dcterms:W3CDTF">2022-03-27T20:06:00Z</dcterms:modified>
</cp:coreProperties>
</file>